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8FE820D" w14:textId="77777777" w:rsidTr="00987DB5">
        <w:tc>
          <w:tcPr>
            <w:tcW w:w="9498" w:type="dxa"/>
          </w:tcPr>
          <w:p w14:paraId="18FE820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8FE8225" wp14:editId="18FE822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E8209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8FE820A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18FE820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18FE820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8FE820E" w14:textId="12652C4E" w:rsidR="00AE5C63" w:rsidRPr="00802D1F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02D1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B41D14">
            <w:rPr>
              <w:rFonts w:ascii="Times New Roman" w:hAnsi="Times New Roman"/>
              <w:sz w:val="28"/>
              <w:szCs w:val="28"/>
            </w:rPr>
            <w:t>13 марта 2026 года</w:t>
          </w:r>
        </w:sdtContent>
      </w:sdt>
      <w:r w:rsidRPr="00802D1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bookmarkStart w:id="0" w:name="_GoBack"/>
          <w:r w:rsidR="00B41D14" w:rsidRPr="00B41D14">
            <w:rPr>
              <w:rFonts w:ascii="Times New Roman" w:hAnsi="Times New Roman"/>
              <w:sz w:val="28"/>
              <w:szCs w:val="28"/>
            </w:rPr>
            <w:t>54</w:t>
          </w:r>
          <w:bookmarkEnd w:id="0"/>
        </w:sdtContent>
      </w:sdt>
    </w:p>
    <w:p w14:paraId="18FE820F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2A38AE6" w14:textId="77777777" w:rsidR="004A628B" w:rsidRPr="00FF768D" w:rsidRDefault="004A628B" w:rsidP="00802D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768D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реестра муниципальных маршрутов</w:t>
      </w:r>
    </w:p>
    <w:p w14:paraId="57144503" w14:textId="77777777" w:rsidR="004A628B" w:rsidRPr="00FF768D" w:rsidRDefault="004A628B" w:rsidP="00802D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768D">
        <w:rPr>
          <w:rFonts w:ascii="Times New Roman" w:hAnsi="Times New Roman"/>
          <w:b/>
          <w:sz w:val="28"/>
          <w:szCs w:val="28"/>
        </w:rPr>
        <w:t>регулярных перево</w:t>
      </w:r>
      <w:r>
        <w:rPr>
          <w:rFonts w:ascii="Times New Roman" w:hAnsi="Times New Roman"/>
          <w:b/>
          <w:sz w:val="28"/>
          <w:szCs w:val="28"/>
        </w:rPr>
        <w:t>зок муниципального образования</w:t>
      </w:r>
    </w:p>
    <w:p w14:paraId="18FE8210" w14:textId="3FA86B6B" w:rsidR="00AE5C63" w:rsidRPr="004A628B" w:rsidRDefault="004A628B" w:rsidP="00802D1F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768D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2ACC7AB4" w14:textId="77777777" w:rsidR="004A628B" w:rsidRPr="00B25017" w:rsidRDefault="004A628B" w:rsidP="00802D1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5522C">
        <w:rPr>
          <w:rFonts w:ascii="Times New Roman" w:hAnsi="Times New Roman"/>
          <w:sz w:val="28"/>
          <w:szCs w:val="28"/>
        </w:rPr>
        <w:t xml:space="preserve">В соответствии с Федеральным законом от 13.07.2015 № 220-ФЗ </w:t>
      </w:r>
      <w:r>
        <w:rPr>
          <w:rFonts w:ascii="Times New Roman" w:hAnsi="Times New Roman"/>
          <w:sz w:val="28"/>
          <w:szCs w:val="28"/>
        </w:rPr>
        <w:br/>
      </w:r>
      <w:r w:rsidRPr="00F5522C">
        <w:rPr>
          <w:rFonts w:ascii="Times New Roman" w:hAnsi="Times New Roman"/>
          <w:sz w:val="28"/>
          <w:szCs w:val="28"/>
        </w:rPr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</w:t>
      </w:r>
      <w:r>
        <w:rPr>
          <w:rFonts w:ascii="Times New Roman" w:hAnsi="Times New Roman"/>
          <w:sz w:val="28"/>
          <w:szCs w:val="28"/>
        </w:rPr>
        <w:br/>
      </w:r>
      <w:r w:rsidRPr="00F5522C">
        <w:rPr>
          <w:rFonts w:ascii="Times New Roman" w:hAnsi="Times New Roman"/>
          <w:sz w:val="28"/>
          <w:szCs w:val="28"/>
        </w:rPr>
        <w:t>в Российской Федерации и о внесении изменений в отдельные законодательные акты Российской Федерации»,</w:t>
      </w:r>
      <w:r>
        <w:rPr>
          <w:rFonts w:ascii="Times New Roman" w:hAnsi="Times New Roman"/>
          <w:sz w:val="28"/>
          <w:szCs w:val="28"/>
        </w:rPr>
        <w:t xml:space="preserve"> Законом Сахалинской области от 06.03.2017 № 17-ЗО «</w:t>
      </w:r>
      <w:r w:rsidRPr="00FA27D1">
        <w:rPr>
          <w:rFonts w:ascii="Times New Roman" w:hAnsi="Times New Roman"/>
          <w:sz w:val="28"/>
          <w:szCs w:val="28"/>
        </w:rPr>
        <w:t>О регулировании отдельных вопросов в сфере организации регулярных перевозок пассажиров и багажа автомобильным транспортом в Сахалинской области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D80624">
        <w:rPr>
          <w:rFonts w:ascii="Times New Roman" w:hAnsi="Times New Roman"/>
          <w:sz w:val="28"/>
          <w:szCs w:val="28"/>
        </w:rPr>
        <w:t xml:space="preserve">руководствуясь </w:t>
      </w:r>
      <w:r w:rsidRPr="00742A16">
        <w:rPr>
          <w:rFonts w:ascii="Times New Roman" w:eastAsia="Times New Roman" w:hAnsi="Times New Roman"/>
          <w:sz w:val="28"/>
          <w:szCs w:val="28"/>
          <w:lang w:eastAsia="ru-RU"/>
        </w:rPr>
        <w:t>ст. 28 Устава муниципального образования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>,</w:t>
      </w:r>
      <w:r w:rsidRPr="00D806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14:paraId="018C1B91" w14:textId="77777777" w:rsidR="004A628B" w:rsidRDefault="004A628B" w:rsidP="00802D1F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р</w:t>
      </w:r>
      <w:r w:rsidRPr="00A156EA">
        <w:rPr>
          <w:rFonts w:ascii="Times New Roman" w:hAnsi="Times New Roman"/>
          <w:sz w:val="28"/>
          <w:szCs w:val="28"/>
        </w:rPr>
        <w:t xml:space="preserve">еестр муниципальных маршрутов регулярных перевозок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A156EA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770A4AC9" w14:textId="7DCD4318" w:rsidR="004A628B" w:rsidRPr="00AD666D" w:rsidRDefault="004A628B" w:rsidP="009308F1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B799D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Pr="007B799D">
        <w:rPr>
          <w:rFonts w:ascii="Times New Roman" w:hAnsi="Times New Roman"/>
          <w:sz w:val="28"/>
          <w:szCs w:val="28"/>
        </w:rPr>
        <w:t xml:space="preserve"> силу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7B79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мэра</w:t>
      </w:r>
      <w:r w:rsidRPr="007B799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Ногликский муниципальный округ Сахалинской области </w:t>
      </w:r>
      <w:r w:rsidR="00802D1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30.05.2025 № 85 </w:t>
      </w:r>
      <w:r w:rsidRPr="00AD666D">
        <w:rPr>
          <w:rFonts w:ascii="Times New Roman" w:hAnsi="Times New Roman"/>
          <w:sz w:val="28"/>
          <w:szCs w:val="28"/>
        </w:rPr>
        <w:t>«Об утверждении реестра муниципальных маршрутов регулярных перевозок муниципального образования Ногликский муниципальный округ Сахалинской области».</w:t>
      </w:r>
    </w:p>
    <w:p w14:paraId="60E3FB4D" w14:textId="77777777" w:rsidR="004A628B" w:rsidRDefault="004A628B" w:rsidP="00802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3F6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Pr="004D53F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8FE8212" w14:textId="17B95E83" w:rsidR="00E609BC" w:rsidRPr="00D12794" w:rsidRDefault="004A628B" w:rsidP="00802D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3F6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 xml:space="preserve">оставляю </w:t>
      </w:r>
      <w:r w:rsidR="00802D1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за собой.</w:t>
      </w:r>
    </w:p>
    <w:p w14:paraId="18FE821B" w14:textId="6DBB8710" w:rsidR="008629FA" w:rsidRDefault="008629FA" w:rsidP="00802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F3C999" w14:textId="77777777" w:rsidR="00802D1F" w:rsidRDefault="00802D1F" w:rsidP="00802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FE528F" w14:textId="77777777" w:rsidR="00802D1F" w:rsidRDefault="00802D1F" w:rsidP="00802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9B216A9" w14:textId="5ADABD53" w:rsidR="00802D1F" w:rsidRPr="008629FA" w:rsidRDefault="00802D1F" w:rsidP="00802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459051D3" w14:textId="2880ECA4" w:rsidR="004A628B" w:rsidRPr="00D12794" w:rsidRDefault="00802D1F" w:rsidP="00802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Сахалинской области                                                                  </w:t>
      </w:r>
      <w:r w:rsidR="006330F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С.В. Гурьянов</w:t>
      </w:r>
    </w:p>
    <w:sectPr w:rsidR="004A628B" w:rsidRPr="00D12794" w:rsidSect="00802D1F">
      <w:pgSz w:w="11906" w:h="16838"/>
      <w:pgMar w:top="568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E8229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18FE822A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E8227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18FE8228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85FEC"/>
    <w:rsid w:val="001E1F9F"/>
    <w:rsid w:val="001E4001"/>
    <w:rsid w:val="002E5832"/>
    <w:rsid w:val="00364F8F"/>
    <w:rsid w:val="004A628B"/>
    <w:rsid w:val="00520CBF"/>
    <w:rsid w:val="006330F1"/>
    <w:rsid w:val="007622F4"/>
    <w:rsid w:val="00802D1F"/>
    <w:rsid w:val="008276D6"/>
    <w:rsid w:val="008629FA"/>
    <w:rsid w:val="009308F1"/>
    <w:rsid w:val="00987DB5"/>
    <w:rsid w:val="00AC72C8"/>
    <w:rsid w:val="00AE5C63"/>
    <w:rsid w:val="00B10ED9"/>
    <w:rsid w:val="00B25688"/>
    <w:rsid w:val="00B41D14"/>
    <w:rsid w:val="00C02849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E820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A6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852E81"/>
    <w:rsid w:val="008C678B"/>
    <w:rsid w:val="00A3159A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15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dcterms:created xsi:type="dcterms:W3CDTF">2020-04-07T04:54:00Z</dcterms:created>
  <dcterms:modified xsi:type="dcterms:W3CDTF">2026-03-13T03:16:00Z</dcterms:modified>
</cp:coreProperties>
</file>